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2B6625E8" w14:textId="77777777" w:rsidR="00E02141" w:rsidRPr="004040A2" w:rsidRDefault="000031DF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Division_Engineer </w:instrText>
      </w:r>
      <w:r w:rsidR="00E02141" w:rsidRPr="004040A2">
        <w:rPr>
          <w:sz w:val="20"/>
        </w:rPr>
        <w:fldChar w:fldCharType="separate"/>
      </w:r>
      <w:r w:rsidR="00E02141">
        <w:rPr>
          <w:noProof/>
          <w:sz w:val="20"/>
        </w:rPr>
        <w:t>«Division_Engineer»</w:t>
      </w:r>
      <w:r w:rsidR="00E02141" w:rsidRPr="004040A2">
        <w:rPr>
          <w:noProof/>
          <w:sz w:val="20"/>
        </w:rPr>
        <w:fldChar w:fldCharType="end"/>
      </w:r>
      <w:r w:rsidR="00E02141" w:rsidRPr="004040A2">
        <w:rPr>
          <w:rStyle w:val="Hyperlink"/>
          <w:noProof/>
          <w:sz w:val="20"/>
          <w:u w:val="none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State_Construction_Engineer </w:instrText>
      </w:r>
      <w:r w:rsidR="00E02141" w:rsidRPr="004040A2">
        <w:rPr>
          <w:sz w:val="20"/>
        </w:rPr>
        <w:fldChar w:fldCharType="separate"/>
      </w:r>
      <w:r w:rsidR="00E02141">
        <w:rPr>
          <w:noProof/>
          <w:sz w:val="20"/>
        </w:rPr>
        <w:t>«State_Construction_Engineer»</w:t>
      </w:r>
      <w:r w:rsidR="00E02141" w:rsidRPr="004040A2">
        <w:rPr>
          <w:sz w:val="20"/>
        </w:rPr>
        <w:fldChar w:fldCharType="end"/>
      </w:r>
    </w:p>
    <w:p w14:paraId="08C8FB7E" w14:textId="77777777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State_Traffic_Management_Engineer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«State_Traffic_Management_Engineer»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State_Location__Surveys_Engineer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«State_Location__Surveys_Engineer»</w:t>
      </w:r>
      <w:r w:rsidRPr="004040A2">
        <w:rPr>
          <w:sz w:val="20"/>
        </w:rPr>
        <w:fldChar w:fldCharType="end"/>
      </w:r>
    </w:p>
    <w:p w14:paraId="2164CBD2" w14:textId="77777777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State_Hydraulics_Engineer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«State_Hydraulics_Engineer»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  <w:t>Amity Little</w:t>
      </w:r>
    </w:p>
    <w:p w14:paraId="32EBEFDC" w14:textId="77777777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State_Roadway_Design_Engineer </w:instrText>
      </w:r>
      <w:r w:rsidRPr="004040A2">
        <w:rPr>
          <w:sz w:val="20"/>
        </w:rPr>
        <w:fldChar w:fldCharType="separate"/>
      </w:r>
      <w:r>
        <w:rPr>
          <w:noProof/>
          <w:sz w:val="20"/>
        </w:rPr>
        <w:t>«State_Roadway_Design_Engineer»</w:t>
      </w:r>
      <w:r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205DAA15" w:rsidR="000031DF" w:rsidRPr="004040A2" w:rsidRDefault="00EC7E59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304D2E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7710F53E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7A796B">
        <w:rPr>
          <w:noProof/>
          <w:sz w:val="20"/>
        </w:rPr>
        <w:t>March 6, 2024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6C6BDA63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1473A868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E02141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46A3F688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6A6F2319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3F4826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2FB7E49D" w14:textId="242E27E5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7E3D4E6" w14:textId="26D5EBBE" w:rsidR="000031DF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F52ADC">
        <w:rPr>
          <w:sz w:val="20"/>
        </w:rPr>
        <w:t>This revision will not add new pay items to the contract; however, existing pay item quantities are affected as shown in Attachment “A”.</w:t>
      </w:r>
    </w:p>
    <w:p w14:paraId="77C19948" w14:textId="77777777" w:rsidR="00F52ADC" w:rsidRPr="003F4826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4A6B285D" w14:textId="529CD64F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33FA385F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304D2E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E1A3529" w14:textId="77777777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Pr="001B4A4A">
          <w:rPr>
            <w:rStyle w:val="Hyperlink"/>
            <w:sz w:val="20"/>
          </w:rPr>
          <w:t>printshopccb@ncdot.gov</w:t>
        </w:r>
      </w:hyperlink>
    </w:p>
    <w:p w14:paraId="6E761E9D" w14:textId="64D4AAFA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  <w:t>M</w:t>
      </w:r>
      <w:r w:rsidR="007A796B">
        <w:rPr>
          <w:sz w:val="20"/>
        </w:rPr>
        <w:t>alcolm J. Bell</w:t>
      </w:r>
    </w:p>
    <w:p w14:paraId="44815A21" w14:textId="77777777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Pr="001B4A4A">
          <w:rPr>
            <w:rStyle w:val="Hyperlink"/>
            <w:noProof/>
            <w:sz w:val="20"/>
          </w:rPr>
          <w:t>Resident Engineer</w:t>
        </w:r>
        <w:r w:rsidRPr="001B4A4A">
          <w:rPr>
            <w:rStyle w:val="Hyperlink"/>
            <w:sz w:val="20"/>
          </w:rPr>
          <w:fldChar w:fldCharType="end"/>
        </w:r>
      </w:hyperlink>
    </w:p>
    <w:p w14:paraId="316B8FD0" w14:textId="77777777" w:rsidR="003F4826" w:rsidRPr="004040A2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Pr="001B4A4A">
          <w:rPr>
            <w:rStyle w:val="Hyperlink"/>
            <w:noProof/>
            <w:sz w:val="20"/>
          </w:rPr>
          <w:t>Area Construction Engineer</w:t>
        </w:r>
        <w:r w:rsidRPr="001B4A4A">
          <w:rPr>
            <w:rStyle w:val="Hyperlink"/>
            <w:sz w:val="20"/>
          </w:rPr>
          <w:fldChar w:fldCharType="end"/>
        </w:r>
      </w:hyperlink>
      <w:bookmarkEnd w:id="6"/>
      <w:r w:rsidRPr="004040A2">
        <w:rPr>
          <w:sz w:val="20"/>
        </w:rPr>
        <w:tab/>
      </w:r>
    </w:p>
    <w:p w14:paraId="0678E0A7" w14:textId="77777777" w:rsidR="003F4826" w:rsidRPr="004040A2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664F2216" w14:textId="77777777" w:rsidR="003F4826" w:rsidRDefault="003F4826" w:rsidP="003F4826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04DB8169" w14:textId="77777777" w:rsidR="003F4826" w:rsidRPr="004040A2" w:rsidRDefault="003F4826" w:rsidP="003F4826">
      <w:pPr>
        <w:rPr>
          <w:sz w:val="20"/>
        </w:rPr>
      </w:pPr>
    </w:p>
    <w:p w14:paraId="74003D55" w14:textId="77777777" w:rsidR="003F4826" w:rsidRPr="001B4A4A" w:rsidRDefault="003F4826" w:rsidP="003F4826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Division Proposals Engineer</w:t>
      </w:r>
      <w:r w:rsidRPr="001B4A4A">
        <w:rPr>
          <w:sz w:val="20"/>
        </w:rPr>
        <w:t xml:space="preserve">. </w:t>
      </w:r>
      <w:r w:rsidRPr="001B4A4A">
        <w:rPr>
          <w:b/>
          <w:i/>
          <w:iCs/>
          <w:color w:val="FF0000"/>
          <w:sz w:val="20"/>
        </w:rPr>
        <w:t xml:space="preserve">NOTE: FOR DISTRIBUTION GUIDANCE, SEE NCDOT CONSTRUCTION REVISION GUIDANCE MEMO DATED 2/11/2021. </w:t>
      </w:r>
      <w:hyperlink r:id="rId14" w:history="1">
        <w:r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7" w:name="_Hlk103243596"/>
        <w:r w:rsidRPr="001B4A4A">
          <w:rPr>
            <w:rStyle w:val="Hyperlink"/>
            <w:bCs/>
            <w:i/>
            <w:iCs/>
            <w:sz w:val="20"/>
          </w:rPr>
          <w:t>LINK</w:t>
        </w:r>
        <w:bookmarkEnd w:id="7"/>
      </w:hyperlink>
    </w:p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33BA69FE" w14:textId="2303ADB7" w:rsidR="00263020" w:rsidRDefault="00263020" w:rsidP="000031DF">
      <w:pPr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304D2E" w:rsidRPr="00844853" w14:paraId="538F2953" w14:textId="77777777" w:rsidTr="00FE7328">
        <w:trPr>
          <w:trHeight w:val="823"/>
        </w:trPr>
        <w:tc>
          <w:tcPr>
            <w:tcW w:w="1122" w:type="dxa"/>
          </w:tcPr>
          <w:p w14:paraId="34F20111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431FA891" w14:textId="77777777" w:rsidR="00304D2E" w:rsidRDefault="00304D2E" w:rsidP="00FE7328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30928FC7" w14:textId="77777777" w:rsidR="00304D2E" w:rsidRDefault="00304D2E" w:rsidP="00FE7328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01A29B9D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5638931A" w14:textId="77777777" w:rsidR="00304D2E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537027B5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10B03934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Pr="00AD51A8">
              <w:rPr>
                <w:rFonts w:ascii="Arial" w:hAnsi="Arial"/>
              </w:rPr>
              <w:t>DIFFERENCE</w:t>
            </w:r>
          </w:p>
        </w:tc>
      </w:tr>
      <w:tr w:rsidR="00304D2E" w14:paraId="687754FE" w14:textId="77777777" w:rsidTr="00FE7328">
        <w:trPr>
          <w:trHeight w:val="234"/>
        </w:trPr>
        <w:tc>
          <w:tcPr>
            <w:tcW w:w="1122" w:type="dxa"/>
          </w:tcPr>
          <w:p w14:paraId="36314027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A76DA55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A2B144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B7F19A2" w14:textId="77777777" w:rsidTr="00FE7328">
        <w:trPr>
          <w:trHeight w:val="234"/>
        </w:trPr>
        <w:tc>
          <w:tcPr>
            <w:tcW w:w="1122" w:type="dxa"/>
          </w:tcPr>
          <w:p w14:paraId="45048591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984D7BA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54E26B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AF295B7" w14:textId="77777777" w:rsidTr="00FE7328">
        <w:trPr>
          <w:trHeight w:val="234"/>
        </w:trPr>
        <w:tc>
          <w:tcPr>
            <w:tcW w:w="1122" w:type="dxa"/>
          </w:tcPr>
          <w:p w14:paraId="660731D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D10FF9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029496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79C0D9" w14:textId="77777777" w:rsidTr="00FE7328">
        <w:trPr>
          <w:trHeight w:val="234"/>
        </w:trPr>
        <w:tc>
          <w:tcPr>
            <w:tcW w:w="1122" w:type="dxa"/>
          </w:tcPr>
          <w:p w14:paraId="2766736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551A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9F9CEA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1795A0" w14:textId="77777777" w:rsidTr="00FE7328">
        <w:trPr>
          <w:trHeight w:val="234"/>
        </w:trPr>
        <w:tc>
          <w:tcPr>
            <w:tcW w:w="1122" w:type="dxa"/>
          </w:tcPr>
          <w:p w14:paraId="6CE8190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15E7D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6C9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7405F44" w14:textId="77777777" w:rsidTr="00FE7328">
        <w:trPr>
          <w:trHeight w:val="234"/>
        </w:trPr>
        <w:tc>
          <w:tcPr>
            <w:tcW w:w="1122" w:type="dxa"/>
          </w:tcPr>
          <w:p w14:paraId="36D3DE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905607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E5252D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68E5742" w14:textId="77777777" w:rsidTr="00FE7328">
        <w:trPr>
          <w:trHeight w:val="234"/>
        </w:trPr>
        <w:tc>
          <w:tcPr>
            <w:tcW w:w="1122" w:type="dxa"/>
          </w:tcPr>
          <w:p w14:paraId="1B937BC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009DD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B345E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0B59809" w14:textId="77777777" w:rsidTr="00FE7328">
        <w:trPr>
          <w:trHeight w:val="234"/>
        </w:trPr>
        <w:tc>
          <w:tcPr>
            <w:tcW w:w="1122" w:type="dxa"/>
          </w:tcPr>
          <w:p w14:paraId="5DB667B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9B621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3DE6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9FD6140" w14:textId="77777777" w:rsidTr="00FE7328">
        <w:trPr>
          <w:trHeight w:val="234"/>
        </w:trPr>
        <w:tc>
          <w:tcPr>
            <w:tcW w:w="1122" w:type="dxa"/>
          </w:tcPr>
          <w:p w14:paraId="419652C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EF1AC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81E3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56E12B1" w14:textId="77777777" w:rsidTr="00FE7328">
        <w:trPr>
          <w:trHeight w:val="234"/>
        </w:trPr>
        <w:tc>
          <w:tcPr>
            <w:tcW w:w="1122" w:type="dxa"/>
          </w:tcPr>
          <w:p w14:paraId="588899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B7ABD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BE4BC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CF4767C" w14:textId="77777777" w:rsidTr="00FE7328">
        <w:trPr>
          <w:trHeight w:val="234"/>
        </w:trPr>
        <w:tc>
          <w:tcPr>
            <w:tcW w:w="1122" w:type="dxa"/>
          </w:tcPr>
          <w:p w14:paraId="4AD004D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558AB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1B738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5260E0" w14:textId="77777777" w:rsidTr="00FE7328">
        <w:trPr>
          <w:trHeight w:val="234"/>
        </w:trPr>
        <w:tc>
          <w:tcPr>
            <w:tcW w:w="1122" w:type="dxa"/>
          </w:tcPr>
          <w:p w14:paraId="4972717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677331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F03C9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380EBA9" w14:textId="77777777" w:rsidTr="00FE7328">
        <w:trPr>
          <w:trHeight w:val="234"/>
        </w:trPr>
        <w:tc>
          <w:tcPr>
            <w:tcW w:w="1122" w:type="dxa"/>
          </w:tcPr>
          <w:p w14:paraId="0F5B454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7E38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45888B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C994533" w14:textId="77777777" w:rsidTr="00FE7328">
        <w:trPr>
          <w:trHeight w:val="234"/>
        </w:trPr>
        <w:tc>
          <w:tcPr>
            <w:tcW w:w="1122" w:type="dxa"/>
          </w:tcPr>
          <w:p w14:paraId="03DD618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EF3352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34C2E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27C2C3C" w14:textId="77777777" w:rsidTr="00FE7328">
        <w:trPr>
          <w:trHeight w:val="234"/>
        </w:trPr>
        <w:tc>
          <w:tcPr>
            <w:tcW w:w="1122" w:type="dxa"/>
          </w:tcPr>
          <w:p w14:paraId="6F00675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89DF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D5EA2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28148C" w14:textId="77777777" w:rsidTr="00FE7328">
        <w:trPr>
          <w:trHeight w:val="234"/>
        </w:trPr>
        <w:tc>
          <w:tcPr>
            <w:tcW w:w="1122" w:type="dxa"/>
          </w:tcPr>
          <w:p w14:paraId="10B9CD4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0490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136E62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1C96C52" w14:textId="77777777" w:rsidTr="00FE7328">
        <w:trPr>
          <w:trHeight w:val="234"/>
        </w:trPr>
        <w:tc>
          <w:tcPr>
            <w:tcW w:w="1122" w:type="dxa"/>
          </w:tcPr>
          <w:p w14:paraId="66A92968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2A65F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3B8560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01A4131" w14:textId="77777777" w:rsidTr="00FE7328">
        <w:trPr>
          <w:trHeight w:val="234"/>
        </w:trPr>
        <w:tc>
          <w:tcPr>
            <w:tcW w:w="1122" w:type="dxa"/>
          </w:tcPr>
          <w:p w14:paraId="774D301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3C072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EB409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79735E" w14:textId="77777777" w:rsidTr="00FE7328">
        <w:trPr>
          <w:trHeight w:val="234"/>
        </w:trPr>
        <w:tc>
          <w:tcPr>
            <w:tcW w:w="1122" w:type="dxa"/>
          </w:tcPr>
          <w:p w14:paraId="1A43C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564065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9554D0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D00A579" w14:textId="77777777" w:rsidTr="00FE7328">
        <w:trPr>
          <w:trHeight w:val="234"/>
        </w:trPr>
        <w:tc>
          <w:tcPr>
            <w:tcW w:w="1122" w:type="dxa"/>
          </w:tcPr>
          <w:p w14:paraId="264BA4D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F0038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92E8F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A4CCBC4" w14:textId="77777777" w:rsidTr="00FE7328">
        <w:trPr>
          <w:trHeight w:val="234"/>
        </w:trPr>
        <w:tc>
          <w:tcPr>
            <w:tcW w:w="1122" w:type="dxa"/>
          </w:tcPr>
          <w:p w14:paraId="2CD8E6F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820E9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1B8D19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C07DE24" w14:textId="77777777" w:rsidTr="00FE7328">
        <w:trPr>
          <w:trHeight w:val="234"/>
        </w:trPr>
        <w:tc>
          <w:tcPr>
            <w:tcW w:w="1122" w:type="dxa"/>
          </w:tcPr>
          <w:p w14:paraId="1F32167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F949B2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3115C1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A644C1" w14:textId="77777777" w:rsidTr="00FE7328">
        <w:trPr>
          <w:trHeight w:val="234"/>
        </w:trPr>
        <w:tc>
          <w:tcPr>
            <w:tcW w:w="1122" w:type="dxa"/>
          </w:tcPr>
          <w:p w14:paraId="69E87D4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71A43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8BA0D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50E9CE3" w14:textId="77777777" w:rsidTr="00FE7328">
        <w:trPr>
          <w:trHeight w:val="234"/>
        </w:trPr>
        <w:tc>
          <w:tcPr>
            <w:tcW w:w="1122" w:type="dxa"/>
          </w:tcPr>
          <w:p w14:paraId="5DA8622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C9407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B9E83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6EBACE0" w14:textId="77777777" w:rsidTr="00FE7328">
        <w:trPr>
          <w:trHeight w:val="234"/>
        </w:trPr>
        <w:tc>
          <w:tcPr>
            <w:tcW w:w="1122" w:type="dxa"/>
          </w:tcPr>
          <w:p w14:paraId="3CA5839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4B4EFA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C5A7FF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AAFCCCD" w14:textId="77777777" w:rsidTr="00FE7328">
        <w:trPr>
          <w:trHeight w:val="234"/>
        </w:trPr>
        <w:tc>
          <w:tcPr>
            <w:tcW w:w="1122" w:type="dxa"/>
          </w:tcPr>
          <w:p w14:paraId="2A53E32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3EC1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975BF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FE7B70" w14:textId="77777777" w:rsidTr="00FE7328">
        <w:trPr>
          <w:trHeight w:val="234"/>
        </w:trPr>
        <w:tc>
          <w:tcPr>
            <w:tcW w:w="1122" w:type="dxa"/>
          </w:tcPr>
          <w:p w14:paraId="3550A58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1EBB3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60147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7B722B" w14:textId="77777777" w:rsidTr="00FE7328">
        <w:trPr>
          <w:trHeight w:val="234"/>
        </w:trPr>
        <w:tc>
          <w:tcPr>
            <w:tcW w:w="1122" w:type="dxa"/>
          </w:tcPr>
          <w:p w14:paraId="07D25FE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CB660E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BAFA5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39B37B8" w14:textId="77777777" w:rsidTr="00FE7328">
        <w:trPr>
          <w:trHeight w:val="234"/>
        </w:trPr>
        <w:tc>
          <w:tcPr>
            <w:tcW w:w="1122" w:type="dxa"/>
          </w:tcPr>
          <w:p w14:paraId="36D7B5C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C64C10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04DCC1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7E02DDB" w14:textId="77777777" w:rsidTr="00FE7328">
        <w:trPr>
          <w:trHeight w:val="234"/>
        </w:trPr>
        <w:tc>
          <w:tcPr>
            <w:tcW w:w="1122" w:type="dxa"/>
          </w:tcPr>
          <w:p w14:paraId="44B54B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A1EA6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F4A1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DEB8C0C" w14:textId="77777777" w:rsidTr="00FE7328">
        <w:trPr>
          <w:trHeight w:val="234"/>
        </w:trPr>
        <w:tc>
          <w:tcPr>
            <w:tcW w:w="1122" w:type="dxa"/>
          </w:tcPr>
          <w:p w14:paraId="2E4BEAB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779B1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4856E7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28A3319" w14:textId="77777777" w:rsidTr="00FE7328">
        <w:trPr>
          <w:trHeight w:val="234"/>
        </w:trPr>
        <w:tc>
          <w:tcPr>
            <w:tcW w:w="1122" w:type="dxa"/>
          </w:tcPr>
          <w:p w14:paraId="7068606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474A8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D02E1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99A0E8C" w14:textId="77777777" w:rsidTr="00FE7328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AD6FDA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4CECD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CAED12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373EDE7" w14:textId="77777777" w:rsidTr="00FE7328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62CDAB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51D0623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255DFB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</w:tbl>
    <w:p w14:paraId="5F2BF8BB" w14:textId="77777777" w:rsidR="00304D2E" w:rsidRPr="000031DF" w:rsidRDefault="00304D2E" w:rsidP="000031DF"/>
    <w:sectPr w:rsidR="00304D2E" w:rsidRPr="000031DF" w:rsidSect="00AD7CA3">
      <w:headerReference w:type="default" r:id="rId15"/>
      <w:headerReference w:type="first" r:id="rId16"/>
      <w:footerReference w:type="first" r:id="rId17"/>
      <w:pgSz w:w="12240" w:h="15840" w:code="1"/>
      <w:pgMar w:top="1440" w:right="1584" w:bottom="720" w:left="1584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745C8" w14:textId="77777777" w:rsidR="00AD7CA3" w:rsidRDefault="00AD7CA3">
      <w:r>
        <w:separator/>
      </w:r>
    </w:p>
  </w:endnote>
  <w:endnote w:type="continuationSeparator" w:id="0">
    <w:p w14:paraId="3AE3DCD2" w14:textId="77777777" w:rsidR="00AD7CA3" w:rsidRDefault="00AD7CA3">
      <w:r>
        <w:continuationSeparator/>
      </w:r>
    </w:p>
  </w:endnote>
  <w:endnote w:type="continuationNotice" w:id="1">
    <w:p w14:paraId="278BD698" w14:textId="77777777" w:rsidR="00AD7CA3" w:rsidRDefault="00AD7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2A6D" w14:textId="77777777" w:rsidR="00AD7CA3" w:rsidRDefault="00AD7CA3">
      <w:r>
        <w:separator/>
      </w:r>
    </w:p>
  </w:footnote>
  <w:footnote w:type="continuationSeparator" w:id="0">
    <w:p w14:paraId="2C373D9B" w14:textId="77777777" w:rsidR="00AD7CA3" w:rsidRDefault="00AD7CA3">
      <w:r>
        <w:continuationSeparator/>
      </w:r>
    </w:p>
  </w:footnote>
  <w:footnote w:type="continuationNotice" w:id="1">
    <w:p w14:paraId="517A0FE9" w14:textId="77777777" w:rsidR="00AD7CA3" w:rsidRDefault="00AD7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525CD" w14:paraId="3FE8A104" w14:textId="77777777">
      <w:trPr>
        <w:jc w:val="center"/>
      </w:trPr>
      <w:tc>
        <w:tcPr>
          <w:tcW w:w="3086" w:type="dxa"/>
          <w:gridSpan w:val="2"/>
        </w:tcPr>
        <w:p w14:paraId="7477698D" w14:textId="77777777" w:rsidR="001525CD" w:rsidRDefault="001525CD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1525CD" w:rsidRDefault="001525CD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D3D9D" w14:paraId="42C33DF8" w14:textId="77777777" w:rsidTr="000D3D9D">
            <w:trPr>
              <w:jc w:val="center"/>
            </w:trPr>
            <w:tc>
              <w:tcPr>
                <w:tcW w:w="3288" w:type="dxa"/>
              </w:tcPr>
              <w:p w14:paraId="29B93F6F" w14:textId="77777777" w:rsidR="009173EB" w:rsidRDefault="007A796B" w:rsidP="000D3D9D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798A0B83" w14:textId="10911AAE" w:rsidR="001525CD" w:rsidRDefault="001525CD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525CD" w14:paraId="074C6805" w14:textId="77777777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1525CD" w:rsidRDefault="001525CD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5026960">
    <w:abstractNumId w:val="16"/>
  </w:num>
  <w:num w:numId="2" w16cid:durableId="1322657913">
    <w:abstractNumId w:val="13"/>
  </w:num>
  <w:num w:numId="3" w16cid:durableId="1892106671">
    <w:abstractNumId w:val="2"/>
  </w:num>
  <w:num w:numId="4" w16cid:durableId="1919288170">
    <w:abstractNumId w:val="5"/>
  </w:num>
  <w:num w:numId="5" w16cid:durableId="326061219">
    <w:abstractNumId w:val="7"/>
  </w:num>
  <w:num w:numId="6" w16cid:durableId="911232303">
    <w:abstractNumId w:val="12"/>
  </w:num>
  <w:num w:numId="7" w16cid:durableId="1507864095">
    <w:abstractNumId w:val="15"/>
  </w:num>
  <w:num w:numId="8" w16cid:durableId="623849604">
    <w:abstractNumId w:val="14"/>
  </w:num>
  <w:num w:numId="9" w16cid:durableId="1879663681">
    <w:abstractNumId w:val="8"/>
  </w:num>
  <w:num w:numId="10" w16cid:durableId="1942565564">
    <w:abstractNumId w:val="4"/>
  </w:num>
  <w:num w:numId="11" w16cid:durableId="184900938">
    <w:abstractNumId w:val="9"/>
  </w:num>
  <w:num w:numId="12" w16cid:durableId="185679729">
    <w:abstractNumId w:val="0"/>
  </w:num>
  <w:num w:numId="13" w16cid:durableId="899444399">
    <w:abstractNumId w:val="11"/>
  </w:num>
  <w:num w:numId="14" w16cid:durableId="1739356735">
    <w:abstractNumId w:val="3"/>
  </w:num>
  <w:num w:numId="15" w16cid:durableId="58674506">
    <w:abstractNumId w:val="1"/>
  </w:num>
  <w:num w:numId="16" w16cid:durableId="2046758650">
    <w:abstractNumId w:val="6"/>
  </w:num>
  <w:num w:numId="17" w16cid:durableId="216667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B7BA8"/>
    <w:rsid w:val="000D4189"/>
    <w:rsid w:val="00112528"/>
    <w:rsid w:val="00141CBD"/>
    <w:rsid w:val="001525CD"/>
    <w:rsid w:val="001837B6"/>
    <w:rsid w:val="00212C20"/>
    <w:rsid w:val="00215EE1"/>
    <w:rsid w:val="002566E6"/>
    <w:rsid w:val="00263020"/>
    <w:rsid w:val="00282079"/>
    <w:rsid w:val="002B5CEB"/>
    <w:rsid w:val="002C5CD4"/>
    <w:rsid w:val="002F7C1C"/>
    <w:rsid w:val="00304D2E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C334E"/>
    <w:rsid w:val="003D0C1D"/>
    <w:rsid w:val="003D33E4"/>
    <w:rsid w:val="003F4826"/>
    <w:rsid w:val="004040A2"/>
    <w:rsid w:val="00404D7C"/>
    <w:rsid w:val="00457922"/>
    <w:rsid w:val="004D4565"/>
    <w:rsid w:val="00533B05"/>
    <w:rsid w:val="0054465F"/>
    <w:rsid w:val="005C561D"/>
    <w:rsid w:val="005D3694"/>
    <w:rsid w:val="0062413C"/>
    <w:rsid w:val="00645C7C"/>
    <w:rsid w:val="00683A89"/>
    <w:rsid w:val="00697022"/>
    <w:rsid w:val="006D0737"/>
    <w:rsid w:val="00797EFD"/>
    <w:rsid w:val="007A796B"/>
    <w:rsid w:val="007C7427"/>
    <w:rsid w:val="007D324E"/>
    <w:rsid w:val="00813148"/>
    <w:rsid w:val="0086421E"/>
    <w:rsid w:val="008854D5"/>
    <w:rsid w:val="008E4165"/>
    <w:rsid w:val="009173EB"/>
    <w:rsid w:val="009400FB"/>
    <w:rsid w:val="00941B2F"/>
    <w:rsid w:val="00992E42"/>
    <w:rsid w:val="009B26C9"/>
    <w:rsid w:val="009B555C"/>
    <w:rsid w:val="00A0761E"/>
    <w:rsid w:val="00A30A3F"/>
    <w:rsid w:val="00A71375"/>
    <w:rsid w:val="00AA148E"/>
    <w:rsid w:val="00AD7CA3"/>
    <w:rsid w:val="00AE2421"/>
    <w:rsid w:val="00B10CD1"/>
    <w:rsid w:val="00B965A9"/>
    <w:rsid w:val="00BB0C3A"/>
    <w:rsid w:val="00BD5088"/>
    <w:rsid w:val="00C1456E"/>
    <w:rsid w:val="00CA7639"/>
    <w:rsid w:val="00CE78DB"/>
    <w:rsid w:val="00D229C7"/>
    <w:rsid w:val="00D239CE"/>
    <w:rsid w:val="00D46029"/>
    <w:rsid w:val="00D85EE8"/>
    <w:rsid w:val="00D9218B"/>
    <w:rsid w:val="00DA43CD"/>
    <w:rsid w:val="00DB1EB1"/>
    <w:rsid w:val="00DD18FB"/>
    <w:rsid w:val="00DF52EB"/>
    <w:rsid w:val="00E007E0"/>
    <w:rsid w:val="00E02141"/>
    <w:rsid w:val="00E255F1"/>
    <w:rsid w:val="00E353D1"/>
    <w:rsid w:val="00E73226"/>
    <w:rsid w:val="00E86F7C"/>
    <w:rsid w:val="00EA2F31"/>
    <w:rsid w:val="00EC7E59"/>
    <w:rsid w:val="00EE77A4"/>
    <w:rsid w:val="00EF4958"/>
    <w:rsid w:val="00EF7854"/>
    <w:rsid w:val="00F106E7"/>
    <w:rsid w:val="00F44F65"/>
    <w:rsid w:val="00F52ADC"/>
    <w:rsid w:val="00FA39A2"/>
    <w:rsid w:val="00FC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C4A581-2D41-4400-993C-0EF2D1CF9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31E37-D639-48E6-BAD3-CEEDC174412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5BD082DC-B3D5-40F7-B16F-CB55FAE12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8</TotalTime>
  <Pages>2</Pages>
  <Words>254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3129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10</cp:revision>
  <cp:lastPrinted>2017-01-23T22:31:00Z</cp:lastPrinted>
  <dcterms:created xsi:type="dcterms:W3CDTF">2022-05-12T14:41:00Z</dcterms:created>
  <dcterms:modified xsi:type="dcterms:W3CDTF">2024-03-06T15:35:00Z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